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91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向海英</w:t>
      </w:r>
      <w:r>
        <w:t xml:space="preserve"> 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鲁雪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1A77861"/>
    <w:rsid w:val="14396991"/>
    <w:rsid w:val="154410F5"/>
    <w:rsid w:val="15B540C2"/>
    <w:rsid w:val="18CB371B"/>
    <w:rsid w:val="198310E9"/>
    <w:rsid w:val="1C2D15AF"/>
    <w:rsid w:val="1EF94F45"/>
    <w:rsid w:val="1F95732D"/>
    <w:rsid w:val="1FEC634B"/>
    <w:rsid w:val="27765CCC"/>
    <w:rsid w:val="2A44106E"/>
    <w:rsid w:val="2C177531"/>
    <w:rsid w:val="2C98127D"/>
    <w:rsid w:val="324D55CC"/>
    <w:rsid w:val="32B02F16"/>
    <w:rsid w:val="336377E4"/>
    <w:rsid w:val="34A60241"/>
    <w:rsid w:val="34C04E04"/>
    <w:rsid w:val="3A1B1764"/>
    <w:rsid w:val="43B15793"/>
    <w:rsid w:val="44425A58"/>
    <w:rsid w:val="44ED6815"/>
    <w:rsid w:val="46EC63E9"/>
    <w:rsid w:val="4D7E315B"/>
    <w:rsid w:val="4EA43708"/>
    <w:rsid w:val="51BB11A6"/>
    <w:rsid w:val="5253331A"/>
    <w:rsid w:val="533A5A7C"/>
    <w:rsid w:val="57767DFB"/>
    <w:rsid w:val="5A880F68"/>
    <w:rsid w:val="5C7A390B"/>
    <w:rsid w:val="5D324B77"/>
    <w:rsid w:val="5EF9133E"/>
    <w:rsid w:val="63E86945"/>
    <w:rsid w:val="687338BB"/>
    <w:rsid w:val="68A06603"/>
    <w:rsid w:val="6AA53ED6"/>
    <w:rsid w:val="6C272001"/>
    <w:rsid w:val="6CFE78DF"/>
    <w:rsid w:val="6D982FAF"/>
    <w:rsid w:val="6E2979A1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2017-07-23T12:29:16Z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